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E1BC5" w14:textId="77777777" w:rsidR="007A5ED5" w:rsidRDefault="007A5ED5" w:rsidP="007A5ED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AMYS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147C1A54" w14:textId="77777777" w:rsidR="007A5ED5" w:rsidRDefault="007A5ED5" w:rsidP="007A5ED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Foxton, Cambridgeshire.</w:t>
      </w:r>
    </w:p>
    <w:p w14:paraId="780AC01C" w14:textId="77777777" w:rsidR="007A5ED5" w:rsidRDefault="007A5ED5" w:rsidP="007A5ED5">
      <w:pPr>
        <w:pStyle w:val="NoSpacing"/>
        <w:jc w:val="both"/>
        <w:rPr>
          <w:rFonts w:cs="Times New Roman"/>
          <w:szCs w:val="24"/>
        </w:rPr>
      </w:pPr>
    </w:p>
    <w:p w14:paraId="4F78E9D5" w14:textId="77777777" w:rsidR="007A5ED5" w:rsidRDefault="007A5ED5" w:rsidP="007A5ED5">
      <w:pPr>
        <w:pStyle w:val="NoSpacing"/>
        <w:jc w:val="both"/>
        <w:rPr>
          <w:rFonts w:cs="Times New Roman"/>
          <w:szCs w:val="24"/>
        </w:rPr>
      </w:pPr>
    </w:p>
    <w:p w14:paraId="6CAF6D5D" w14:textId="77777777" w:rsidR="007A5ED5" w:rsidRDefault="007A5ED5" w:rsidP="007A5ED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Margaret Ramsey, Abbess of Chatteris(q.v.), brought a plaint of </w:t>
      </w:r>
      <w:proofErr w:type="gramStart"/>
      <w:r>
        <w:rPr>
          <w:rFonts w:cs="Times New Roman"/>
          <w:szCs w:val="24"/>
        </w:rPr>
        <w:t>trespass</w:t>
      </w:r>
      <w:proofErr w:type="gramEnd"/>
    </w:p>
    <w:p w14:paraId="21037296" w14:textId="77777777" w:rsidR="007A5ED5" w:rsidRDefault="007A5ED5" w:rsidP="007A5ED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taking against him.</w:t>
      </w:r>
    </w:p>
    <w:p w14:paraId="1C4FAA41" w14:textId="77777777" w:rsidR="007A5ED5" w:rsidRDefault="007A5ED5" w:rsidP="007A5ED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C3707B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37433736" w14:textId="77777777" w:rsidR="007A5ED5" w:rsidRDefault="007A5ED5" w:rsidP="007A5ED5">
      <w:pPr>
        <w:pStyle w:val="NoSpacing"/>
        <w:jc w:val="both"/>
        <w:rPr>
          <w:rFonts w:cs="Times New Roman"/>
          <w:szCs w:val="24"/>
        </w:rPr>
      </w:pPr>
    </w:p>
    <w:p w14:paraId="28A9E3EB" w14:textId="77777777" w:rsidR="007A5ED5" w:rsidRDefault="007A5ED5" w:rsidP="007A5ED5">
      <w:pPr>
        <w:pStyle w:val="NoSpacing"/>
        <w:jc w:val="both"/>
        <w:rPr>
          <w:rFonts w:cs="Times New Roman"/>
          <w:szCs w:val="24"/>
        </w:rPr>
      </w:pPr>
    </w:p>
    <w:p w14:paraId="189964EC" w14:textId="77777777" w:rsidR="007A5ED5" w:rsidRDefault="007A5ED5" w:rsidP="007A5ED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28 June 2023</w:t>
      </w:r>
    </w:p>
    <w:p w14:paraId="18E0F2D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5757E" w14:textId="77777777" w:rsidR="007A5ED5" w:rsidRDefault="007A5ED5" w:rsidP="009139A6">
      <w:r>
        <w:separator/>
      </w:r>
    </w:p>
  </w:endnote>
  <w:endnote w:type="continuationSeparator" w:id="0">
    <w:p w14:paraId="48491C60" w14:textId="77777777" w:rsidR="007A5ED5" w:rsidRDefault="007A5ED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1FC5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DFA5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EF48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0AB2D" w14:textId="77777777" w:rsidR="007A5ED5" w:rsidRDefault="007A5ED5" w:rsidP="009139A6">
      <w:r>
        <w:separator/>
      </w:r>
    </w:p>
  </w:footnote>
  <w:footnote w:type="continuationSeparator" w:id="0">
    <w:p w14:paraId="62F821BF" w14:textId="77777777" w:rsidR="007A5ED5" w:rsidRDefault="007A5ED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FBD9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88A7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0045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ED5"/>
    <w:rsid w:val="000666E0"/>
    <w:rsid w:val="002510B7"/>
    <w:rsid w:val="005C130B"/>
    <w:rsid w:val="007A5ED5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527B0"/>
  <w15:chartTrackingRefBased/>
  <w15:docId w15:val="{56B81A1F-86F7-4A66-89ED-605CA668F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A5ED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2023-09-24T16:18:00Z</dcterms:created>
  <dcterms:modified xsi:type="dcterms:W3CDTF">2023-09-24T16:19:00Z</dcterms:modified>
</cp:coreProperties>
</file>